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Default="008C1C5C" w:rsidP="008C1C5C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553FA4">
        <w:rPr>
          <w:b/>
        </w:rPr>
        <w:t>15</w:t>
      </w:r>
      <w:r w:rsidR="002862EC">
        <w:rPr>
          <w:b/>
        </w:rPr>
        <w:t xml:space="preserve">: </w:t>
      </w:r>
      <w:r w:rsidR="00553FA4">
        <w:rPr>
          <w:b/>
        </w:rPr>
        <w:t>Paired t-Test</w:t>
      </w:r>
      <w:bookmarkStart w:id="1" w:name="_GoBack"/>
      <w:bookmarkEnd w:id="1"/>
    </w:p>
    <w:p w:rsidR="00553FA4" w:rsidRPr="00553FA4" w:rsidRDefault="00553FA4" w:rsidP="00553FA4">
      <w:pPr>
        <w:jc w:val="center"/>
      </w:pPr>
      <w:bookmarkStart w:id="2" w:name="_AMO_231274513"/>
      <w:proofErr w:type="gramStart"/>
      <w:r w:rsidRPr="00553FA4">
        <w:t>t</w:t>
      </w:r>
      <w:proofErr w:type="gramEnd"/>
      <w:r w:rsidRPr="00553FA4">
        <w:t xml:space="preserve"> Test</w:t>
      </w:r>
      <w:bookmarkEnd w:id="2"/>
    </w:p>
    <w:p w:rsidR="00553FA4" w:rsidRPr="00553FA4" w:rsidRDefault="00553FA4" w:rsidP="00553FA4">
      <w:pPr>
        <w:jc w:val="center"/>
      </w:pPr>
    </w:p>
    <w:p w:rsidR="00553FA4" w:rsidRPr="00553FA4" w:rsidRDefault="00553FA4" w:rsidP="00553FA4">
      <w:pPr>
        <w:jc w:val="center"/>
      </w:pPr>
      <w:bookmarkStart w:id="3" w:name="_AMO_773427905"/>
      <w:r w:rsidRPr="00553FA4">
        <w:t>The TTEST Procedure</w:t>
      </w:r>
    </w:p>
    <w:p w:rsidR="00553FA4" w:rsidRPr="00553FA4" w:rsidRDefault="00553FA4" w:rsidP="00553FA4">
      <w:pPr>
        <w:jc w:val="center"/>
      </w:pPr>
      <w:r w:rsidRPr="00553FA4">
        <w:t>Difference:  TATTITUDE - IATTITUDE</w:t>
      </w:r>
    </w:p>
    <w:bookmarkEnd w:id="3"/>
    <w:p w:rsidR="00553FA4" w:rsidRPr="00553FA4" w:rsidRDefault="00553FA4" w:rsidP="00553FA4">
      <w:pPr>
        <w:jc w:val="center"/>
      </w:pPr>
    </w:p>
    <w:p w:rsidR="00553FA4" w:rsidRPr="00553FA4" w:rsidRDefault="00553FA4" w:rsidP="00553FA4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40"/>
        <w:gridCol w:w="897"/>
        <w:gridCol w:w="901"/>
        <w:gridCol w:w="830"/>
        <w:gridCol w:w="1088"/>
        <w:gridCol w:w="1123"/>
      </w:tblGrid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bookmarkStart w:id="4" w:name="_AMO_223183680"/>
            <w:r w:rsidRPr="00553FA4">
              <w:t>N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Mean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proofErr w:type="spellStart"/>
            <w:r w:rsidRPr="00553FA4">
              <w:t>Std</w:t>
            </w:r>
            <w:proofErr w:type="spellEnd"/>
            <w:r w:rsidRPr="00553FA4">
              <w:t xml:space="preserve"> Dev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proofErr w:type="spellStart"/>
            <w:r w:rsidRPr="00553FA4">
              <w:t>Std</w:t>
            </w:r>
            <w:proofErr w:type="spellEnd"/>
            <w:r w:rsidRPr="00553FA4">
              <w:t xml:space="preserve"> Err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Minimum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Maximum</w:t>
            </w:r>
          </w:p>
        </w:tc>
      </w:tr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30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-1.0667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0.8277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0.1511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-2.0000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1.0000</w:t>
            </w:r>
          </w:p>
        </w:tc>
      </w:tr>
      <w:bookmarkEnd w:id="4"/>
    </w:tbl>
    <w:p w:rsidR="00553FA4" w:rsidRPr="00553FA4" w:rsidRDefault="00553FA4" w:rsidP="00553FA4">
      <w:pPr>
        <w:jc w:val="center"/>
      </w:pPr>
    </w:p>
    <w:p w:rsidR="00553FA4" w:rsidRPr="00553FA4" w:rsidRDefault="00553FA4" w:rsidP="00553FA4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97"/>
        <w:gridCol w:w="897"/>
        <w:gridCol w:w="897"/>
        <w:gridCol w:w="901"/>
        <w:gridCol w:w="830"/>
        <w:gridCol w:w="830"/>
      </w:tblGrid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bookmarkStart w:id="5" w:name="_AMO_652158102"/>
            <w:r w:rsidRPr="00553FA4">
              <w:t>Mean</w:t>
            </w:r>
          </w:p>
        </w:tc>
        <w:tc>
          <w:tcPr>
            <w:tcW w:w="0" w:type="auto"/>
            <w:gridSpan w:val="2"/>
            <w:vAlign w:val="bottom"/>
          </w:tcPr>
          <w:p w:rsidR="00553FA4" w:rsidRPr="00553FA4" w:rsidRDefault="00553FA4" w:rsidP="00553FA4">
            <w:pPr>
              <w:jc w:val="center"/>
            </w:pPr>
            <w:r w:rsidRPr="00553FA4">
              <w:t>95% CL Mean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proofErr w:type="spellStart"/>
            <w:r w:rsidRPr="00553FA4">
              <w:t>Std</w:t>
            </w:r>
            <w:proofErr w:type="spellEnd"/>
            <w:r w:rsidRPr="00553FA4">
              <w:t xml:space="preserve"> Dev</w:t>
            </w:r>
          </w:p>
        </w:tc>
        <w:tc>
          <w:tcPr>
            <w:tcW w:w="0" w:type="auto"/>
            <w:gridSpan w:val="2"/>
            <w:vAlign w:val="bottom"/>
          </w:tcPr>
          <w:p w:rsidR="00553FA4" w:rsidRPr="00553FA4" w:rsidRDefault="00553FA4" w:rsidP="00553FA4">
            <w:pPr>
              <w:jc w:val="center"/>
            </w:pPr>
            <w:r w:rsidRPr="00553FA4">
              <w:t xml:space="preserve">95% CL </w:t>
            </w:r>
            <w:proofErr w:type="spellStart"/>
            <w:r w:rsidRPr="00553FA4">
              <w:t>Std</w:t>
            </w:r>
            <w:proofErr w:type="spellEnd"/>
            <w:r w:rsidRPr="00553FA4">
              <w:t xml:space="preserve"> Dev</w:t>
            </w:r>
          </w:p>
        </w:tc>
      </w:tr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-1.0667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-1.3757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-0.7576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0.8277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0.6592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1.1127</w:t>
            </w:r>
          </w:p>
        </w:tc>
      </w:tr>
      <w:bookmarkEnd w:id="5"/>
    </w:tbl>
    <w:p w:rsidR="00553FA4" w:rsidRPr="00553FA4" w:rsidRDefault="00553FA4" w:rsidP="00553FA4">
      <w:pPr>
        <w:jc w:val="center"/>
      </w:pPr>
    </w:p>
    <w:p w:rsidR="00553FA4" w:rsidRPr="00553FA4" w:rsidRDefault="00553FA4" w:rsidP="00553FA4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846"/>
        <w:gridCol w:w="892"/>
      </w:tblGrid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bookmarkStart w:id="6" w:name="_AMO_499537621"/>
            <w:r w:rsidRPr="00553FA4">
              <w:t>DF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t Value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proofErr w:type="spellStart"/>
            <w:r w:rsidRPr="00553FA4">
              <w:t>Pr</w:t>
            </w:r>
            <w:proofErr w:type="spellEnd"/>
            <w:r w:rsidRPr="00553FA4">
              <w:t xml:space="preserve"> &gt; |t|</w:t>
            </w:r>
          </w:p>
        </w:tc>
      </w:tr>
      <w:tr w:rsidR="00553FA4" w:rsidRPr="00553FA4" w:rsidTr="00A579EE">
        <w:trPr>
          <w:jc w:val="center"/>
        </w:trPr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29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-7.06</w:t>
            </w:r>
          </w:p>
        </w:tc>
        <w:tc>
          <w:tcPr>
            <w:tcW w:w="0" w:type="auto"/>
            <w:vAlign w:val="bottom"/>
          </w:tcPr>
          <w:p w:rsidR="00553FA4" w:rsidRPr="00553FA4" w:rsidRDefault="00553FA4" w:rsidP="00553FA4">
            <w:pPr>
              <w:jc w:val="right"/>
            </w:pPr>
            <w:r w:rsidRPr="00553FA4">
              <w:t>&lt;.0001</w:t>
            </w:r>
          </w:p>
        </w:tc>
      </w:tr>
      <w:bookmarkEnd w:id="6"/>
    </w:tbl>
    <w:p w:rsidR="00553FA4" w:rsidRPr="00553FA4" w:rsidRDefault="00553FA4" w:rsidP="00553FA4">
      <w:pPr>
        <w:jc w:val="center"/>
      </w:pPr>
    </w:p>
    <w:bookmarkEnd w:id="0"/>
    <w:p w:rsidR="00553FA4" w:rsidRPr="008C1C5C" w:rsidRDefault="00553FA4" w:rsidP="008C1C5C">
      <w:pPr>
        <w:jc w:val="center"/>
        <w:rPr>
          <w:b/>
        </w:rPr>
      </w:pPr>
    </w:p>
    <w:sectPr w:rsidR="00553FA4" w:rsidRPr="008C1C5C" w:rsidSect="005C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D4" w:rsidRDefault="007F0AD4" w:rsidP="00BD32CA">
      <w:pPr>
        <w:spacing w:after="0" w:line="240" w:lineRule="auto"/>
      </w:pPr>
      <w:r>
        <w:separator/>
      </w:r>
    </w:p>
  </w:endnote>
  <w:endnote w:type="continuationSeparator" w:id="0">
    <w:p w:rsidR="007F0AD4" w:rsidRDefault="007F0AD4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FA4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D4" w:rsidRDefault="007F0AD4" w:rsidP="00BD32CA">
      <w:pPr>
        <w:spacing w:after="0" w:line="240" w:lineRule="auto"/>
      </w:pPr>
      <w:r>
        <w:separator/>
      </w:r>
    </w:p>
  </w:footnote>
  <w:footnote w:type="continuationSeparator" w:id="0">
    <w:p w:rsidR="007F0AD4" w:rsidRDefault="007F0AD4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2862EC"/>
    <w:rsid w:val="00416992"/>
    <w:rsid w:val="00542255"/>
    <w:rsid w:val="00553FA4"/>
    <w:rsid w:val="005C6EC8"/>
    <w:rsid w:val="007F0AD4"/>
    <w:rsid w:val="008C1C5C"/>
    <w:rsid w:val="00A8176C"/>
    <w:rsid w:val="00AB3D46"/>
    <w:rsid w:val="00AE422A"/>
    <w:rsid w:val="00AF6EF8"/>
    <w:rsid w:val="00BC21FF"/>
    <w:rsid w:val="00BD32CA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E7416A-5564-4385-AC87-89F62881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Paired t-Test.docx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2017-03-06T21:43:00Z</dcterms:created>
  <dcterms:modified xsi:type="dcterms:W3CDTF">2017-03-06T21:43:00Z</dcterms:modified>
</cp:coreProperties>
</file>